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2197B" w14:textId="77777777" w:rsidR="00887621" w:rsidRDefault="00887621" w:rsidP="00887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SWANLAND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fl.1436-44)</w:t>
      </w:r>
    </w:p>
    <w:p w14:paraId="32587A5F" w14:textId="77777777" w:rsidR="00887621" w:rsidRDefault="00887621" w:rsidP="00887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075B5D91" w14:textId="77777777" w:rsidR="00887621" w:rsidRDefault="00887621" w:rsidP="00887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2128FD" w14:textId="77777777" w:rsidR="00887621" w:rsidRDefault="00887621" w:rsidP="00887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2E5D49" w14:textId="77777777" w:rsidR="00887621" w:rsidRDefault="00887621" w:rsidP="00887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1436-44</w:t>
      </w:r>
      <w:r>
        <w:rPr>
          <w:rFonts w:ascii="Times New Roman" w:hAnsi="Times New Roman" w:cs="Times New Roman"/>
          <w:sz w:val="24"/>
          <w:szCs w:val="24"/>
        </w:rPr>
        <w:tab/>
        <w:t>He was a scholar at King’s Hall.</w:t>
      </w:r>
    </w:p>
    <w:p w14:paraId="43BD7829" w14:textId="77777777" w:rsidR="00887621" w:rsidRDefault="00887621" w:rsidP="00887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</w:t>
      </w:r>
      <w:r>
        <w:rPr>
          <w:rFonts w:ascii="Times New Roman" w:hAnsi="Times New Roman" w:cs="Times New Roman"/>
          <w:sz w:val="24"/>
          <w:szCs w:val="24"/>
        </w:rPr>
        <w:t>190)</w:t>
      </w:r>
    </w:p>
    <w:p w14:paraId="56B7910A" w14:textId="77777777" w:rsidR="00887621" w:rsidRDefault="00887621" w:rsidP="00887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4405CC" w14:textId="77777777" w:rsidR="00887621" w:rsidRDefault="00887621" w:rsidP="00887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9F42CB" w14:textId="77777777" w:rsidR="00887621" w:rsidRDefault="00887621" w:rsidP="00887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August 2021</w:t>
      </w:r>
    </w:p>
    <w:p w14:paraId="133BD2C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D0FB8" w14:textId="77777777" w:rsidR="00887621" w:rsidRDefault="00887621" w:rsidP="009139A6">
      <w:r>
        <w:separator/>
      </w:r>
    </w:p>
  </w:endnote>
  <w:endnote w:type="continuationSeparator" w:id="0">
    <w:p w14:paraId="2CBF1DD3" w14:textId="77777777" w:rsidR="00887621" w:rsidRDefault="008876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D24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C94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C26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29B7F" w14:textId="77777777" w:rsidR="00887621" w:rsidRDefault="00887621" w:rsidP="009139A6">
      <w:r>
        <w:separator/>
      </w:r>
    </w:p>
  </w:footnote>
  <w:footnote w:type="continuationSeparator" w:id="0">
    <w:p w14:paraId="260ECC57" w14:textId="77777777" w:rsidR="00887621" w:rsidRDefault="008876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B1B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BF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CCC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621"/>
    <w:rsid w:val="000666E0"/>
    <w:rsid w:val="002510B7"/>
    <w:rsid w:val="005C130B"/>
    <w:rsid w:val="00826F5C"/>
    <w:rsid w:val="00887621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68BEC"/>
  <w15:chartTrackingRefBased/>
  <w15:docId w15:val="{2C03EFDC-0615-4A50-BA90-1A56E7D7F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2021-10-08T18:57:00Z</dcterms:created>
  <dcterms:modified xsi:type="dcterms:W3CDTF">2021-10-08T18:57:00Z</dcterms:modified>
</cp:coreProperties>
</file>